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AC" w:rsidRPr="00F77EAD" w:rsidRDefault="00C34DAC" w:rsidP="001A46D2">
      <w:pPr>
        <w:autoSpaceDE w:val="0"/>
        <w:autoSpaceDN w:val="0"/>
        <w:adjustRightInd w:val="0"/>
        <w:spacing w:after="0" w:line="240" w:lineRule="auto"/>
        <w:ind w:left="5400"/>
        <w:outlineLvl w:val="1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</w:pPr>
      <w:r w:rsidRPr="00F77EAD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     Приложение № 10</w:t>
      </w:r>
    </w:p>
    <w:p w:rsidR="00C34DAC" w:rsidRPr="008A63C5" w:rsidRDefault="00C34DAC" w:rsidP="001A46D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A63C5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C34DAC" w:rsidRPr="008A63C5" w:rsidRDefault="00C34DAC" w:rsidP="001A46D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8A63C5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C34DAC" w:rsidRPr="00CD1384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C34DAC" w:rsidRPr="008A63C5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4DAC" w:rsidRPr="008A63C5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C34DAC" w:rsidRPr="008A63C5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C34DAC" w:rsidRDefault="00C34DAC" w:rsidP="00020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4DAC" w:rsidRPr="00F77EAD" w:rsidRDefault="00C34DAC" w:rsidP="00020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«29» августа 2019</w:t>
            </w: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34DAC" w:rsidRPr="008A63C5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30</w:t>
            </w: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___________ Н.В .Ступак</w:t>
            </w: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августа 2019</w:t>
            </w:r>
            <w:r w:rsidRPr="00F77EA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34DAC" w:rsidRPr="00F77EAD" w:rsidRDefault="00C34DAC" w:rsidP="00B12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4DAC" w:rsidRDefault="00C34DAC" w:rsidP="001A46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DAC" w:rsidRDefault="00C34DAC" w:rsidP="001A46D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4DAC" w:rsidRPr="00E5745A" w:rsidRDefault="00C34DAC" w:rsidP="001A46D2">
      <w:pPr>
        <w:tabs>
          <w:tab w:val="left" w:pos="10198"/>
        </w:tabs>
        <w:suppressAutoHyphens/>
        <w:spacing w:after="0" w:line="240" w:lineRule="auto"/>
        <w:ind w:left="40" w:right="-8" w:hanging="4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E5745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ФОРМА РАСЧЕТНОГО ЛИСТКА РАБОТНИКОВ</w:t>
      </w:r>
    </w:p>
    <w:p w:rsidR="00C34DAC" w:rsidRPr="00E5745A" w:rsidRDefault="00C34DAC" w:rsidP="001A46D2">
      <w:pPr>
        <w:tabs>
          <w:tab w:val="left" w:pos="10198"/>
        </w:tabs>
        <w:suppressAutoHyphens/>
        <w:spacing w:after="0" w:line="240" w:lineRule="auto"/>
        <w:ind w:left="40" w:right="-8" w:hanging="4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E5745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МБОУСОШ № 30 </w:t>
      </w:r>
    </w:p>
    <w:p w:rsidR="00C34DAC" w:rsidRPr="00E5745A" w:rsidRDefault="00C34DAC" w:rsidP="001A46D2">
      <w:pPr>
        <w:tabs>
          <w:tab w:val="left" w:pos="10198"/>
        </w:tabs>
        <w:suppressAutoHyphens/>
        <w:spacing w:after="0" w:line="240" w:lineRule="auto"/>
        <w:ind w:left="40" w:right="-8" w:hanging="4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552"/>
        <w:gridCol w:w="820"/>
        <w:gridCol w:w="766"/>
        <w:gridCol w:w="7"/>
        <w:gridCol w:w="1287"/>
        <w:gridCol w:w="7"/>
        <w:gridCol w:w="1280"/>
        <w:gridCol w:w="3280"/>
        <w:gridCol w:w="567"/>
      </w:tblGrid>
      <w:tr w:rsidR="00C34DAC" w:rsidRPr="00CD1384">
        <w:trPr>
          <w:trHeight w:hRule="exact" w:val="1184"/>
        </w:trPr>
        <w:tc>
          <w:tcPr>
            <w:tcW w:w="9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МБОУ СОШ № 30 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Расчетный лист 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…..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Таб.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….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Норма дней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…..</w:t>
            </w:r>
          </w:p>
        </w:tc>
      </w:tr>
      <w:tr w:rsidR="00C34DAC" w:rsidRPr="00CD1384">
        <w:trPr>
          <w:trHeight w:hRule="exact" w:val="2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Мес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ИФ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Дни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Час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Начисл.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Удерж.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32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Аванс на сберкарту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Доплата за классное р-во</w:t>
            </w:r>
          </w:p>
          <w:p w:rsidR="00C34DAC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Оплата часов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  напряж.слож.результ.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 пров. письмен.работ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За квалифик. категорию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Надб.кач-во выпол.работ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Профвзносы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За заведов.кабинетом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Зарплата на сберкарту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 классное руководство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6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Допл.исп.об.б/осв.осн.раб.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31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Подоходный налог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300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Доплата отд. кат. раб. (3000р)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300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245"/>
        </w:trPr>
        <w:tc>
          <w:tcPr>
            <w:tcW w:w="2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444A56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444A56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439"/>
        </w:trPr>
        <w:tc>
          <w:tcPr>
            <w:tcW w:w="9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</w:t>
            </w: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ач.       Ит.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НДФЛ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</w:t>
            </w: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Ит.Вычет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Мат. П</w:t>
            </w: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ом.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34DAC" w:rsidRPr="00CD1384">
        <w:trPr>
          <w:trHeight w:hRule="exact" w:val="703"/>
        </w:trPr>
        <w:tc>
          <w:tcPr>
            <w:tcW w:w="92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02" w:lineRule="exact"/>
              <w:ind w:right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ПФР                        ТФОМС                       ФФОМС                             ФСС</w:t>
            </w: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02" w:lineRule="exact"/>
              <w:ind w:right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34DAC" w:rsidRPr="00E5745A" w:rsidRDefault="00C34DAC" w:rsidP="00B12723">
            <w:pPr>
              <w:shd w:val="clear" w:color="auto" w:fill="FFFFFF"/>
              <w:suppressAutoHyphens/>
              <w:snapToGrid w:val="0"/>
              <w:spacing w:after="0" w:line="202" w:lineRule="exact"/>
              <w:ind w:right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745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Страховая часть </w:t>
            </w:r>
          </w:p>
        </w:tc>
      </w:tr>
    </w:tbl>
    <w:p w:rsidR="00C34DAC" w:rsidRPr="00E5745A" w:rsidRDefault="00C34DAC" w:rsidP="001A46D2">
      <w:pPr>
        <w:suppressAutoHyphens/>
        <w:spacing w:before="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34DAC" w:rsidRPr="00E5745A" w:rsidRDefault="00C34DAC" w:rsidP="001A46D2">
      <w:pPr>
        <w:suppressAutoHyphens/>
        <w:spacing w:before="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34DAC" w:rsidRPr="00E5745A" w:rsidRDefault="00C34DAC" w:rsidP="001A46D2">
      <w:pPr>
        <w:suppressAutoHyphens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34DAC" w:rsidRPr="00E5745A" w:rsidRDefault="00C34DAC" w:rsidP="001A46D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4DAC" w:rsidRDefault="00C34DAC" w:rsidP="001A46D2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4DAC" w:rsidRPr="001A46D2" w:rsidRDefault="00C34DAC" w:rsidP="001A46D2"/>
    <w:sectPr w:rsidR="00C34DAC" w:rsidRPr="001A46D2" w:rsidSect="00623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6D2"/>
    <w:rsid w:val="000121FD"/>
    <w:rsid w:val="000208E1"/>
    <w:rsid w:val="001A46D2"/>
    <w:rsid w:val="00444A56"/>
    <w:rsid w:val="00623FFF"/>
    <w:rsid w:val="00655721"/>
    <w:rsid w:val="006A46BA"/>
    <w:rsid w:val="00731991"/>
    <w:rsid w:val="008A63C5"/>
    <w:rsid w:val="009A48E7"/>
    <w:rsid w:val="00A00C13"/>
    <w:rsid w:val="00B12723"/>
    <w:rsid w:val="00C34DAC"/>
    <w:rsid w:val="00CD1384"/>
    <w:rsid w:val="00E5745A"/>
    <w:rsid w:val="00F45D2B"/>
    <w:rsid w:val="00F73C5C"/>
    <w:rsid w:val="00F7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FF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E/+Cc7fglFUvTX2xRuiiozT2Kik=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cowj2Ke6dTe5+Irjkv+ZcX6nNw0skeP1Md2R9359Hc+mP/KZWpaJN9tH/lmdA0HSqBaGAEUm
    6qQCIuMLH4TGW1iMs/KHCoDYresXz0Ww1nMNT3Ikf9+jJMw29nE8xIFa/LTE4AGgXvZGBKfV
    tP625pUrHYwQFdoTQTZzZaON1/Q=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aKP0CDG2g8AAtBMUUna+6/xj2to=</DigestValue>
      </Reference>
      <Reference URI="/word/fontTable.xml?ContentType=application/vnd.openxmlformats-officedocument.wordprocessingml.fontTable+xml">
        <DigestMethod Algorithm="http://www.w3.org/2000/09/xmldsig#sha1"/>
        <DigestValue>M7BRila+mMD8lw9bI0mc/gvhyaU=</DigestValue>
      </Reference>
      <Reference URI="/word/settings.xml?ContentType=application/vnd.openxmlformats-officedocument.wordprocessingml.settings+xml">
        <DigestMethod Algorithm="http://www.w3.org/2000/09/xmldsig#sha1"/>
        <DigestValue>FIZqnDOq6EZ9fXWo1TN95iSP3x8=</DigestValue>
      </Reference>
      <Reference URI="/word/styles.xml?ContentType=application/vnd.openxmlformats-officedocument.wordprocessingml.styles+xml">
        <DigestMethod Algorithm="http://www.w3.org/2000/09/xmldsig#sha1"/>
        <DigestValue>WZmCefJKzTcBqzg4OYuOQ+qpVJ8=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2021-04-23T11:55:42Z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157</Words>
  <Characters>896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 УРМ</dc:creator>
  <cp:keywords/>
  <dc:description/>
  <cp:lastModifiedBy>Сервер УРМ</cp:lastModifiedBy>
  <cp:revision>8</cp:revision>
  <cp:lastPrinted>2016-08-25T16:23:00Z</cp:lastPrinted>
  <dcterms:created xsi:type="dcterms:W3CDTF">2016-08-25T13:48:00Z</dcterms:created>
  <dcterms:modified xsi:type="dcterms:W3CDTF">2019-10-08T15:19:00Z</dcterms:modified>
</cp:coreProperties>
</file>